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>2026050008</w:t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SIS - Schweriner IT- und Servicegesellschaft mbH - Einführung einer Fachplattform für objektbezogene Betriebsaufgaben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2026050008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 xml:space="preserve">Einführung einer Fachplattform für objektbezogene Betriebsaufgaben 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